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CHILDE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020C" w:rsidRDefault="0065020C" w:rsidP="0065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Wrockwardine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5020C" w:rsidRDefault="0065020C" w:rsidP="0065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Shropshire, into lands of the late Sir Gilbert Talbot(q.v.) in Shropshire and</w:t>
      </w:r>
    </w:p>
    <w:p w:rsidR="0065020C" w:rsidRDefault="0065020C" w:rsidP="0065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65020C" w:rsidRDefault="0065020C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21-319)</w:t>
      </w: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Shifnal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Shropshire, into lands of the late Sir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Peshale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Shropshire</w:t>
      </w: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21-300)</w:t>
      </w: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69E0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EC69E0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65020C" w:rsidRPr="00EC69E0" w:rsidRDefault="0065020C" w:rsidP="00EC69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2016</w:t>
      </w:r>
      <w:bookmarkStart w:id="0" w:name="_GoBack"/>
      <w:bookmarkEnd w:id="0"/>
    </w:p>
    <w:sectPr w:rsidR="0065020C" w:rsidRPr="00EC69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9E0" w:rsidRDefault="00EC69E0" w:rsidP="00E71FC3">
      <w:pPr>
        <w:spacing w:after="0" w:line="240" w:lineRule="auto"/>
      </w:pPr>
      <w:r>
        <w:separator/>
      </w:r>
    </w:p>
  </w:endnote>
  <w:endnote w:type="continuationSeparator" w:id="0">
    <w:p w:rsidR="00EC69E0" w:rsidRDefault="00EC69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9E0" w:rsidRDefault="00EC69E0" w:rsidP="00E71FC3">
      <w:pPr>
        <w:spacing w:after="0" w:line="240" w:lineRule="auto"/>
      </w:pPr>
      <w:r>
        <w:separator/>
      </w:r>
    </w:p>
  </w:footnote>
  <w:footnote w:type="continuationSeparator" w:id="0">
    <w:p w:rsidR="00EC69E0" w:rsidRDefault="00EC69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E0"/>
    <w:rsid w:val="0065020C"/>
    <w:rsid w:val="00AB52E8"/>
    <w:rsid w:val="00B16D3F"/>
    <w:rsid w:val="00E71FC3"/>
    <w:rsid w:val="00EC69E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16F44"/>
  <w15:chartTrackingRefBased/>
  <w15:docId w15:val="{622A91A9-D0A2-42F7-8499-E970CFDB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2016-03-03T21:58:00Z</dcterms:created>
  <dcterms:modified xsi:type="dcterms:W3CDTF">2016-04-19T07:26:00Z</dcterms:modified>
</cp:coreProperties>
</file>